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099"/>
        <w:tblW w:w="10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13"/>
        <w:gridCol w:w="1215"/>
        <w:gridCol w:w="4766"/>
        <w:gridCol w:w="2913"/>
      </w:tblGrid>
      <w:tr w:rsidR="009C383E" w:rsidTr="007A27E0">
        <w:trPr>
          <w:cantSplit/>
          <w:trHeight w:val="529"/>
        </w:trPr>
        <w:tc>
          <w:tcPr>
            <w:tcW w:w="3028" w:type="dxa"/>
            <w:gridSpan w:val="2"/>
            <w:shd w:val="pct12" w:color="auto" w:fill="FFFFFF"/>
            <w:vAlign w:val="center"/>
          </w:tcPr>
          <w:p w:rsidR="009C383E" w:rsidRDefault="009C383E" w:rsidP="00E85B57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2"/>
              </w:rPr>
              <w:t xml:space="preserve">Prot.               </w:t>
            </w:r>
            <w:r>
              <w:rPr>
                <w:b/>
                <w:i/>
                <w:iCs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 xml:space="preserve">   </w:t>
            </w:r>
            <w:r>
              <w:rPr>
                <w:b/>
                <w:sz w:val="22"/>
              </w:rPr>
              <w:t xml:space="preserve">       </w:t>
            </w:r>
            <w:r w:rsidRPr="00DE23F0">
              <w:rPr>
                <w:b/>
                <w:sz w:val="24"/>
                <w:szCs w:val="24"/>
              </w:rPr>
              <w:t>55/2011</w:t>
            </w:r>
          </w:p>
        </w:tc>
        <w:tc>
          <w:tcPr>
            <w:tcW w:w="4766" w:type="dxa"/>
            <w:vMerge w:val="restart"/>
          </w:tcPr>
          <w:p w:rsidR="009C383E" w:rsidRDefault="009C383E" w:rsidP="00E85B57">
            <w:pPr>
              <w:pStyle w:val="Heading1"/>
            </w:pPr>
          </w:p>
          <w:p w:rsidR="009C383E" w:rsidRDefault="009C383E" w:rsidP="00E85B57">
            <w:pPr>
              <w:pStyle w:val="Heading1"/>
              <w:jc w:val="left"/>
              <w:rPr>
                <w:i/>
                <w:spacing w:val="12"/>
              </w:rPr>
            </w:pPr>
            <w:r w:rsidRPr="00151500">
              <w:rPr>
                <w:i/>
                <w:spacing w:val="12"/>
                <w:u w:val="none"/>
              </w:rPr>
              <w:t xml:space="preserve">       </w:t>
            </w:r>
            <w:r>
              <w:rPr>
                <w:i/>
                <w:spacing w:val="12"/>
              </w:rPr>
              <w:t xml:space="preserve"> NOTA DI SERVIZIO</w:t>
            </w:r>
          </w:p>
          <w:p w:rsidR="009C383E" w:rsidRDefault="009C383E" w:rsidP="00E85B57">
            <w:pPr>
              <w:pStyle w:val="Heading1"/>
            </w:pPr>
          </w:p>
        </w:tc>
        <w:tc>
          <w:tcPr>
            <w:tcW w:w="2913" w:type="dxa"/>
            <w:shd w:val="pct12" w:color="auto" w:fill="FFFFFF"/>
            <w:vAlign w:val="center"/>
          </w:tcPr>
          <w:p w:rsidR="009C383E" w:rsidRPr="00DE23F0" w:rsidRDefault="009C383E" w:rsidP="00E85B57">
            <w:pPr>
              <w:rPr>
                <w:b/>
                <w:sz w:val="24"/>
                <w:szCs w:val="24"/>
              </w:rPr>
            </w:pPr>
            <w:r>
              <w:rPr>
                <w:b/>
                <w:i/>
                <w:sz w:val="22"/>
              </w:rPr>
              <w:t>n.</w:t>
            </w:r>
            <w:r>
              <w:rPr>
                <w:b/>
                <w:sz w:val="24"/>
                <w:szCs w:val="24"/>
              </w:rPr>
              <w:t xml:space="preserve">                     MP/3/11</w:t>
            </w:r>
          </w:p>
        </w:tc>
      </w:tr>
      <w:tr w:rsidR="009C383E" w:rsidTr="007A27E0">
        <w:trPr>
          <w:cantSplit/>
          <w:trHeight w:val="529"/>
        </w:trPr>
        <w:tc>
          <w:tcPr>
            <w:tcW w:w="3028" w:type="dxa"/>
            <w:gridSpan w:val="2"/>
            <w:shd w:val="pct12" w:color="auto" w:fill="FFFFFF"/>
            <w:vAlign w:val="center"/>
          </w:tcPr>
          <w:p w:rsidR="009C383E" w:rsidRPr="00DE23F0" w:rsidRDefault="009C383E" w:rsidP="00E85B57">
            <w:r>
              <w:rPr>
                <w:b/>
                <w:i/>
                <w:sz w:val="22"/>
              </w:rPr>
              <w:t xml:space="preserve">Decorrenza   </w:t>
            </w:r>
            <w:r>
              <w:rPr>
                <w:b/>
                <w:i/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    immediata</w:t>
            </w:r>
          </w:p>
        </w:tc>
        <w:tc>
          <w:tcPr>
            <w:tcW w:w="4766" w:type="dxa"/>
            <w:vMerge/>
            <w:vAlign w:val="center"/>
          </w:tcPr>
          <w:p w:rsidR="009C383E" w:rsidRDefault="009C383E" w:rsidP="00E85B57">
            <w:pPr>
              <w:pStyle w:val="Heading1"/>
              <w:rPr>
                <w:sz w:val="20"/>
              </w:rPr>
            </w:pPr>
          </w:p>
        </w:tc>
        <w:tc>
          <w:tcPr>
            <w:tcW w:w="2913" w:type="dxa"/>
            <w:shd w:val="pct12" w:color="auto" w:fill="FFFFFF"/>
            <w:vAlign w:val="center"/>
          </w:tcPr>
          <w:p w:rsidR="009C383E" w:rsidRDefault="009C383E" w:rsidP="00E85B57">
            <w:pPr>
              <w:pStyle w:val="Heading2"/>
            </w:pPr>
            <w:r>
              <w:rPr>
                <w:sz w:val="22"/>
              </w:rPr>
              <w:t>Data</w:t>
            </w:r>
            <w:r>
              <w:rPr>
                <w:b w:val="0"/>
                <w:i w:val="0"/>
                <w:sz w:val="22"/>
              </w:rPr>
              <w:t xml:space="preserve">                </w:t>
            </w:r>
            <w:r w:rsidRPr="00CB0152">
              <w:rPr>
                <w:i w:val="0"/>
                <w:szCs w:val="24"/>
              </w:rPr>
              <w:t>26.10.2011</w:t>
            </w:r>
            <w:r>
              <w:rPr>
                <w:b w:val="0"/>
                <w:i w:val="0"/>
                <w:sz w:val="22"/>
              </w:rPr>
              <w:t xml:space="preserve">  </w:t>
            </w:r>
            <w:r>
              <w:rPr>
                <w:b w:val="0"/>
                <w:i w:val="0"/>
              </w:rPr>
              <w:t xml:space="preserve"> </w:t>
            </w:r>
          </w:p>
        </w:tc>
      </w:tr>
      <w:tr w:rsidR="009C383E" w:rsidTr="007A27E0">
        <w:trPr>
          <w:cantSplit/>
          <w:trHeight w:val="697"/>
        </w:trPr>
        <w:tc>
          <w:tcPr>
            <w:tcW w:w="1813" w:type="dxa"/>
            <w:vAlign w:val="center"/>
          </w:tcPr>
          <w:p w:rsidR="009C383E" w:rsidRDefault="009C383E" w:rsidP="00E85B57">
            <w:pPr>
              <w:rPr>
                <w:sz w:val="24"/>
              </w:rPr>
            </w:pPr>
            <w:r>
              <w:rPr>
                <w:b/>
                <w:sz w:val="24"/>
              </w:rPr>
              <w:t>OGGETTO:</w:t>
            </w:r>
          </w:p>
        </w:tc>
        <w:tc>
          <w:tcPr>
            <w:tcW w:w="8894" w:type="dxa"/>
            <w:gridSpan w:val="3"/>
            <w:vAlign w:val="center"/>
          </w:tcPr>
          <w:p w:rsidR="009C383E" w:rsidRDefault="009C383E" w:rsidP="00E85B57">
            <w:pPr>
              <w:pStyle w:val="Header"/>
              <w:tabs>
                <w:tab w:val="clear" w:pos="4819"/>
                <w:tab w:val="clear" w:pos="9638"/>
              </w:tabs>
              <w:spacing w:line="280" w:lineRule="exact"/>
              <w:ind w:left="-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MERCATO PRIVATI</w:t>
            </w:r>
          </w:p>
        </w:tc>
      </w:tr>
    </w:tbl>
    <w:p w:rsidR="009C383E" w:rsidRDefault="009C383E" w:rsidP="008C7D8A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noProof/>
        </w:rPr>
        <w:pict>
          <v:rect id="_x0000_s1026" style="position:absolute;left:0;text-align:left;margin-left:-4pt;margin-top:2.65pt;width:535.4pt;height:732.9pt;z-index:-251658240;mso-wrap-distance-left:9.05pt;mso-wrap-distance-right:9.05pt;mso-position-horizontal-relative:text;mso-position-vertical-relative:text" strokeweight="2pt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1" o:spid="_x0000_s1027" type="#_x0000_t75" style="position:absolute;left:0;text-align:left;margin-left:-2.5pt;margin-top:.75pt;width:300.15pt;height:59.8pt;z-index:251657216;visibility:visible;mso-position-horizontal-relative:text;mso-position-vertical-relative:text">
            <v:imagedata r:id="rId7" o:title=""/>
          </v:shape>
        </w:pict>
      </w:r>
    </w:p>
    <w:p w:rsidR="009C383E" w:rsidRDefault="009C383E" w:rsidP="006C15BE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Default="009C383E" w:rsidP="006C15BE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Default="009C383E" w:rsidP="006C15BE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Default="009C383E" w:rsidP="006C15BE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 comunica che, con effetto immediato, nella funzione </w:t>
      </w:r>
      <w:r>
        <w:rPr>
          <w:b/>
          <w:bCs/>
          <w:sz w:val="24"/>
          <w:szCs w:val="24"/>
        </w:rPr>
        <w:t>Mercato Privati</w:t>
      </w:r>
      <w:r>
        <w:rPr>
          <w:sz w:val="24"/>
          <w:szCs w:val="24"/>
        </w:rPr>
        <w:t xml:space="preserve"> si provvede, a livello territoriale, ad attribuire le seguenti responsabilità:</w:t>
      </w:r>
    </w:p>
    <w:p w:rsidR="009C383E" w:rsidRPr="008729D6" w:rsidRDefault="009C383E" w:rsidP="006C15BE">
      <w:pPr>
        <w:tabs>
          <w:tab w:val="left" w:pos="7371"/>
        </w:tabs>
        <w:ind w:right="142"/>
        <w:jc w:val="both"/>
        <w:rPr>
          <w:b/>
          <w:sz w:val="24"/>
          <w:szCs w:val="24"/>
        </w:rPr>
      </w:pPr>
    </w:p>
    <w:p w:rsidR="009C383E" w:rsidRDefault="009C383E" w:rsidP="003066D6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Default="009C383E" w:rsidP="002A2126">
      <w:pPr>
        <w:numPr>
          <w:ilvl w:val="0"/>
          <w:numId w:val="16"/>
        </w:num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>nell’ambito dell’</w:t>
      </w:r>
      <w:r w:rsidRPr="002A2126">
        <w:rPr>
          <w:b/>
          <w:sz w:val="24"/>
          <w:szCs w:val="24"/>
        </w:rPr>
        <w:t xml:space="preserve">Area Territoriale Mercato Privati </w:t>
      </w:r>
      <w:r>
        <w:rPr>
          <w:b/>
          <w:sz w:val="24"/>
          <w:szCs w:val="24"/>
        </w:rPr>
        <w:t>Lombardia</w:t>
      </w:r>
    </w:p>
    <w:p w:rsidR="009C383E" w:rsidRDefault="009C383E" w:rsidP="002A2126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Commerciale Privati</w:t>
      </w:r>
      <w:r>
        <w:rPr>
          <w:sz w:val="24"/>
          <w:szCs w:val="24"/>
        </w:rPr>
        <w:tab/>
      </w:r>
      <w:smartTag w:uri="urn:schemas-microsoft-com:office:smarttags" w:element="PersonName">
        <w:smartTagPr>
          <w:attr w:name="ProductID" w:val="Fausto Luigi"/>
        </w:smartTagPr>
        <w:r>
          <w:rPr>
            <w:sz w:val="24"/>
            <w:szCs w:val="24"/>
          </w:rPr>
          <w:t>Fausto Luigi</w:t>
        </w:r>
      </w:smartTag>
      <w:r>
        <w:rPr>
          <w:sz w:val="24"/>
          <w:szCs w:val="24"/>
        </w:rPr>
        <w:t xml:space="preserve"> Avanzini</w:t>
      </w:r>
    </w:p>
    <w:p w:rsidR="009C383E" w:rsidRDefault="009C383E" w:rsidP="002A2126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Operazioni</w:t>
      </w:r>
      <w:r>
        <w:rPr>
          <w:sz w:val="24"/>
          <w:szCs w:val="24"/>
        </w:rPr>
        <w:tab/>
        <w:t>Giovanni Bessi</w:t>
      </w:r>
    </w:p>
    <w:p w:rsidR="009C383E" w:rsidRDefault="009C383E" w:rsidP="008C7D8A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Pr="002A2126" w:rsidRDefault="009C383E" w:rsidP="002A2126">
      <w:pPr>
        <w:numPr>
          <w:ilvl w:val="0"/>
          <w:numId w:val="16"/>
        </w:num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>nell’ambito dell’</w:t>
      </w:r>
      <w:r w:rsidRPr="002A2126">
        <w:rPr>
          <w:b/>
          <w:sz w:val="24"/>
          <w:szCs w:val="24"/>
        </w:rPr>
        <w:t xml:space="preserve">Area Territoriale Mercato Privati </w:t>
      </w:r>
      <w:r>
        <w:rPr>
          <w:b/>
          <w:sz w:val="24"/>
          <w:szCs w:val="24"/>
        </w:rPr>
        <w:t>Nord Ovest</w:t>
      </w:r>
    </w:p>
    <w:p w:rsidR="009C383E" w:rsidRDefault="009C383E" w:rsidP="002A2126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  <w:r w:rsidRPr="002A2126">
        <w:rPr>
          <w:sz w:val="24"/>
          <w:szCs w:val="24"/>
        </w:rPr>
        <w:t>Commerciale Privati</w:t>
      </w:r>
      <w:r>
        <w:rPr>
          <w:sz w:val="24"/>
          <w:szCs w:val="24"/>
        </w:rPr>
        <w:tab/>
        <w:t>Emanuele Gentile</w:t>
      </w:r>
    </w:p>
    <w:p w:rsidR="009C383E" w:rsidRDefault="009C383E" w:rsidP="002A2126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Operazioni                          </w:t>
      </w:r>
      <w:r>
        <w:rPr>
          <w:sz w:val="24"/>
          <w:szCs w:val="24"/>
        </w:rPr>
        <w:tab/>
        <w:t>Giovanni Magnaghi</w:t>
      </w:r>
    </w:p>
    <w:p w:rsidR="009C383E" w:rsidRDefault="009C383E" w:rsidP="00FE2B60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Pr="00FE2B60" w:rsidRDefault="009C383E" w:rsidP="00FE2B60">
      <w:pPr>
        <w:numPr>
          <w:ilvl w:val="0"/>
          <w:numId w:val="16"/>
        </w:num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>nell’ambito dell’</w:t>
      </w:r>
      <w:r w:rsidRPr="00FE2B60">
        <w:rPr>
          <w:b/>
          <w:sz w:val="24"/>
          <w:szCs w:val="24"/>
        </w:rPr>
        <w:t>Area Territoriale Mercato Privati Nord Est</w:t>
      </w:r>
    </w:p>
    <w:p w:rsidR="009C383E" w:rsidRDefault="009C383E" w:rsidP="00FE2B60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</w:t>
      </w:r>
      <w:r w:rsidRPr="00FE2B60">
        <w:rPr>
          <w:sz w:val="24"/>
          <w:szCs w:val="24"/>
        </w:rPr>
        <w:t>Commerciale Privati</w:t>
      </w:r>
      <w:r>
        <w:rPr>
          <w:sz w:val="24"/>
          <w:szCs w:val="24"/>
        </w:rPr>
        <w:tab/>
        <w:t>Edoardo Riganti</w:t>
      </w:r>
    </w:p>
    <w:p w:rsidR="009C383E" w:rsidRDefault="009C383E" w:rsidP="00FE2B60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</w:p>
    <w:p w:rsidR="009C383E" w:rsidRDefault="009C383E" w:rsidP="003F1F78">
      <w:pPr>
        <w:tabs>
          <w:tab w:val="left" w:pos="7371"/>
        </w:tabs>
        <w:ind w:right="142"/>
        <w:jc w:val="both"/>
        <w:rPr>
          <w:b/>
          <w:sz w:val="24"/>
          <w:szCs w:val="24"/>
        </w:rPr>
      </w:pPr>
      <w:r w:rsidRPr="00D86BCF">
        <w:rPr>
          <w:b/>
          <w:sz w:val="24"/>
          <w:szCs w:val="24"/>
        </w:rPr>
        <w:t>FILIALI</w:t>
      </w:r>
    </w:p>
    <w:p w:rsidR="009C383E" w:rsidRDefault="009C383E" w:rsidP="00FE2B60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  <w:r w:rsidRPr="00D86BCF">
        <w:rPr>
          <w:b/>
          <w:i/>
          <w:sz w:val="24"/>
          <w:szCs w:val="24"/>
        </w:rPr>
        <w:t xml:space="preserve">    </w:t>
      </w:r>
    </w:p>
    <w:p w:rsidR="009C383E" w:rsidRDefault="009C383E" w:rsidP="00FE2B60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Nord Ovest:</w:t>
      </w:r>
    </w:p>
    <w:p w:rsidR="009C383E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Filiale di Alessandria 1 </w:t>
      </w:r>
      <w:r>
        <w:rPr>
          <w:sz w:val="24"/>
          <w:szCs w:val="24"/>
        </w:rPr>
        <w:tab/>
        <w:t>Mariella Ghiorzo</w:t>
      </w:r>
    </w:p>
    <w:p w:rsidR="009C383E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C383E" w:rsidRPr="00E85B57" w:rsidRDefault="009C383E" w:rsidP="00FE2B60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  <w:r w:rsidRPr="00CD463D">
        <w:rPr>
          <w:b/>
          <w:i/>
          <w:sz w:val="24"/>
          <w:szCs w:val="24"/>
        </w:rPr>
        <w:t>Lombardia</w:t>
      </w:r>
      <w:r>
        <w:rPr>
          <w:sz w:val="24"/>
          <w:szCs w:val="24"/>
        </w:rPr>
        <w:t>:</w:t>
      </w:r>
      <w:r w:rsidRPr="00D86BCF">
        <w:rPr>
          <w:b/>
          <w:i/>
          <w:sz w:val="24"/>
          <w:szCs w:val="24"/>
        </w:rPr>
        <w:t xml:space="preserve">  </w:t>
      </w:r>
    </w:p>
    <w:p w:rsidR="009C383E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Filiale di Lecco                                                                 </w:t>
      </w:r>
      <w:r>
        <w:rPr>
          <w:sz w:val="24"/>
          <w:szCs w:val="24"/>
        </w:rPr>
        <w:tab/>
        <w:t>Ugo Lamberini</w:t>
      </w:r>
    </w:p>
    <w:p w:rsidR="009C383E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Filiale di Como</w:t>
      </w:r>
      <w:r>
        <w:rPr>
          <w:sz w:val="24"/>
          <w:szCs w:val="24"/>
        </w:rPr>
        <w:tab/>
        <w:t>Rossana Pecorari</w:t>
      </w:r>
    </w:p>
    <w:p w:rsidR="009C383E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Filiale di Brescia 1</w:t>
      </w:r>
      <w:r>
        <w:rPr>
          <w:sz w:val="24"/>
          <w:szCs w:val="24"/>
        </w:rPr>
        <w:tab/>
        <w:t>Nicoletta Paris</w:t>
      </w:r>
    </w:p>
    <w:p w:rsidR="009C383E" w:rsidRDefault="009C383E" w:rsidP="00D468B5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</w:p>
    <w:p w:rsidR="009C383E" w:rsidRDefault="009C383E" w:rsidP="00D468B5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Nord Est:</w:t>
      </w:r>
    </w:p>
    <w:p w:rsidR="009C383E" w:rsidRDefault="009C383E" w:rsidP="00D468B5">
      <w:pPr>
        <w:tabs>
          <w:tab w:val="left" w:pos="7371"/>
        </w:tabs>
        <w:ind w:right="142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Filiale di Legnago</w:t>
      </w:r>
      <w:r>
        <w:rPr>
          <w:sz w:val="24"/>
          <w:szCs w:val="24"/>
        </w:rPr>
        <w:tab/>
        <w:t>Andrea Fiorin</w:t>
      </w:r>
    </w:p>
    <w:p w:rsidR="009C383E" w:rsidRDefault="009C383E" w:rsidP="007A27E0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</w:p>
    <w:p w:rsidR="009C383E" w:rsidRDefault="009C383E" w:rsidP="007A27E0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  <w:r w:rsidRPr="00D86BCF">
        <w:rPr>
          <w:b/>
          <w:i/>
          <w:sz w:val="24"/>
          <w:szCs w:val="24"/>
        </w:rPr>
        <w:t>Sud 2</w:t>
      </w:r>
      <w:r>
        <w:rPr>
          <w:b/>
          <w:i/>
          <w:sz w:val="24"/>
          <w:szCs w:val="24"/>
        </w:rPr>
        <w:t>:</w:t>
      </w:r>
    </w:p>
    <w:p w:rsidR="009C383E" w:rsidRPr="007A27E0" w:rsidRDefault="009C383E" w:rsidP="007A27E0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A27E0">
        <w:rPr>
          <w:sz w:val="24"/>
          <w:szCs w:val="24"/>
        </w:rPr>
        <w:t xml:space="preserve">Filiale di Catania 2 </w:t>
      </w:r>
      <w:r>
        <w:rPr>
          <w:b/>
          <w:i/>
          <w:sz w:val="24"/>
          <w:szCs w:val="24"/>
        </w:rPr>
        <w:t xml:space="preserve">                               </w:t>
      </w:r>
      <w:r w:rsidRPr="007A27E0">
        <w:rPr>
          <w:b/>
          <w:i/>
          <w:sz w:val="24"/>
          <w:szCs w:val="24"/>
        </w:rPr>
        <w:t xml:space="preserve">                                    </w:t>
      </w:r>
      <w:r>
        <w:rPr>
          <w:b/>
          <w:i/>
          <w:sz w:val="24"/>
          <w:szCs w:val="24"/>
        </w:rPr>
        <w:tab/>
      </w:r>
      <w:r w:rsidRPr="007A27E0">
        <w:rPr>
          <w:sz w:val="24"/>
          <w:szCs w:val="24"/>
        </w:rPr>
        <w:t>Dario Marigliano</w:t>
      </w:r>
    </w:p>
    <w:p w:rsidR="009C383E" w:rsidRDefault="009C383E" w:rsidP="007A27E0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</w:t>
      </w:r>
    </w:p>
    <w:p w:rsidR="009C383E" w:rsidRDefault="009C383E" w:rsidP="007A27E0">
      <w:pPr>
        <w:tabs>
          <w:tab w:val="left" w:pos="7371"/>
        </w:tabs>
        <w:ind w:left="360" w:right="142"/>
        <w:jc w:val="both"/>
        <w:rPr>
          <w:b/>
          <w:i/>
          <w:sz w:val="24"/>
          <w:szCs w:val="24"/>
        </w:rPr>
      </w:pPr>
    </w:p>
    <w:p w:rsidR="009C383E" w:rsidRPr="00DA19B3" w:rsidRDefault="009C383E" w:rsidP="007A27E0">
      <w:pPr>
        <w:tabs>
          <w:tab w:val="left" w:pos="2505"/>
        </w:tabs>
        <w:ind w:left="360" w:right="142"/>
        <w:jc w:val="both"/>
        <w:rPr>
          <w:sz w:val="24"/>
          <w:szCs w:val="24"/>
        </w:rPr>
      </w:pPr>
      <w:r w:rsidRPr="00DA19B3">
        <w:rPr>
          <w:sz w:val="24"/>
          <w:szCs w:val="24"/>
        </w:rPr>
        <w:tab/>
      </w:r>
      <w:r w:rsidRPr="00DA19B3">
        <w:rPr>
          <w:sz w:val="24"/>
          <w:szCs w:val="24"/>
        </w:rPr>
        <w:tab/>
      </w:r>
      <w:r w:rsidRPr="00DA19B3">
        <w:rPr>
          <w:sz w:val="24"/>
          <w:szCs w:val="24"/>
        </w:rPr>
        <w:tab/>
      </w:r>
      <w:r w:rsidRPr="00DA19B3">
        <w:rPr>
          <w:sz w:val="24"/>
          <w:szCs w:val="24"/>
        </w:rPr>
        <w:tab/>
      </w:r>
      <w:r w:rsidRPr="00DA19B3">
        <w:rPr>
          <w:sz w:val="24"/>
          <w:szCs w:val="24"/>
        </w:rPr>
        <w:tab/>
      </w:r>
      <w:r w:rsidRPr="00DA19B3">
        <w:rPr>
          <w:sz w:val="24"/>
          <w:szCs w:val="24"/>
        </w:rPr>
        <w:tab/>
        <w:t xml:space="preserve">          </w:t>
      </w:r>
      <w:r w:rsidRPr="00DA19B3">
        <w:rPr>
          <w:sz w:val="24"/>
          <w:szCs w:val="24"/>
        </w:rPr>
        <w:tab/>
      </w:r>
      <w:r w:rsidRPr="00DA19B3">
        <w:rPr>
          <w:sz w:val="24"/>
          <w:szCs w:val="24"/>
        </w:rPr>
        <w:tab/>
      </w:r>
    </w:p>
    <w:p w:rsidR="009C383E" w:rsidRPr="00DA19B3" w:rsidRDefault="009C383E" w:rsidP="007A27E0">
      <w:pPr>
        <w:tabs>
          <w:tab w:val="left" w:pos="7371"/>
        </w:tabs>
        <w:ind w:left="360" w:right="142"/>
        <w:jc w:val="both"/>
        <w:rPr>
          <w:sz w:val="24"/>
          <w:szCs w:val="24"/>
        </w:rPr>
      </w:pPr>
    </w:p>
    <w:p w:rsidR="009C383E" w:rsidRPr="00AB348E" w:rsidRDefault="009C383E" w:rsidP="007A27E0">
      <w:pPr>
        <w:tabs>
          <w:tab w:val="left" w:pos="4590"/>
        </w:tabs>
        <w:ind w:left="360" w:right="14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</w:rPr>
        <w:t>RISORSE UMANE E ORGANIZZAZIONE</w:t>
      </w:r>
    </w:p>
    <w:p w:rsidR="009C383E" w:rsidRDefault="009C383E" w:rsidP="007A27E0">
      <w:pPr>
        <w:tabs>
          <w:tab w:val="left" w:pos="7371"/>
        </w:tabs>
        <w:ind w:right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Il Responsabile</w:t>
      </w:r>
    </w:p>
    <w:p w:rsidR="009C383E" w:rsidRDefault="009C383E" w:rsidP="007A27E0">
      <w:pPr>
        <w:tabs>
          <w:tab w:val="left" w:pos="7371"/>
        </w:tabs>
        <w:ind w:right="142"/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Claudio Picucci</w:t>
      </w:r>
    </w:p>
    <w:p w:rsidR="009C383E" w:rsidRPr="00DE23F0" w:rsidRDefault="009C383E" w:rsidP="00CD463D">
      <w:pPr>
        <w:tabs>
          <w:tab w:val="left" w:pos="7371"/>
        </w:tabs>
        <w:ind w:right="142"/>
        <w:jc w:val="both"/>
        <w:rPr>
          <w:sz w:val="22"/>
          <w:szCs w:val="22"/>
        </w:rPr>
      </w:pPr>
      <w:r w:rsidRPr="00DE23F0">
        <w:rPr>
          <w:sz w:val="22"/>
          <w:szCs w:val="22"/>
        </w:rPr>
        <w:t xml:space="preserve">                                                                                                </w:t>
      </w:r>
      <w:r>
        <w:rPr>
          <w:sz w:val="22"/>
          <w:szCs w:val="22"/>
        </w:rPr>
        <w:t xml:space="preserve">         </w:t>
      </w:r>
      <w:r w:rsidRPr="00DE23F0">
        <w:rPr>
          <w:sz w:val="22"/>
          <w:szCs w:val="22"/>
        </w:rPr>
        <w:t xml:space="preserve"> (</w:t>
      </w:r>
      <w:r w:rsidRPr="00DE23F0">
        <w:rPr>
          <w:i/>
          <w:sz w:val="22"/>
          <w:szCs w:val="22"/>
        </w:rPr>
        <w:t>originale firmato)</w:t>
      </w:r>
    </w:p>
    <w:p w:rsidR="009C383E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Pr="00CD463D" w:rsidRDefault="009C383E" w:rsidP="00CD463D">
      <w:pPr>
        <w:tabs>
          <w:tab w:val="left" w:pos="7371"/>
        </w:tabs>
        <w:ind w:right="142"/>
        <w:jc w:val="both"/>
        <w:rPr>
          <w:sz w:val="24"/>
          <w:szCs w:val="24"/>
        </w:rPr>
      </w:pPr>
    </w:p>
    <w:p w:rsidR="009C383E" w:rsidRDefault="009C383E" w:rsidP="00126372">
      <w:pPr>
        <w:tabs>
          <w:tab w:val="left" w:pos="7371"/>
        </w:tabs>
        <w:ind w:right="142"/>
        <w:jc w:val="both"/>
        <w:rPr>
          <w:b/>
          <w:sz w:val="24"/>
          <w:szCs w:val="24"/>
        </w:rPr>
      </w:pPr>
    </w:p>
    <w:sectPr w:rsidR="009C383E" w:rsidSect="007A27E0">
      <w:footerReference w:type="default" r:id="rId8"/>
      <w:pgSz w:w="11906" w:h="16838"/>
      <w:pgMar w:top="709" w:right="851" w:bottom="568" w:left="851" w:header="397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83E" w:rsidRDefault="009C383E">
      <w:r>
        <w:separator/>
      </w:r>
    </w:p>
  </w:endnote>
  <w:endnote w:type="continuationSeparator" w:id="1">
    <w:p w:rsidR="009C383E" w:rsidRDefault="009C3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83E" w:rsidRPr="00D115FB" w:rsidRDefault="009C383E" w:rsidP="00FF630C">
    <w:pPr>
      <w:pStyle w:val="Footer"/>
      <w:jc w:val="center"/>
      <w:rPr>
        <w:b/>
        <w:sz w:val="18"/>
        <w:szCs w:val="18"/>
      </w:rPr>
    </w:pPr>
    <w:r w:rsidRPr="00D115FB">
      <w:rPr>
        <w:b/>
        <w:sz w:val="18"/>
        <w:szCs w:val="18"/>
      </w:rPr>
      <w:t>Pagina 1 di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83E" w:rsidRDefault="009C383E">
      <w:r>
        <w:separator/>
      </w:r>
    </w:p>
  </w:footnote>
  <w:footnote w:type="continuationSeparator" w:id="1">
    <w:p w:rsidR="009C383E" w:rsidRDefault="009C3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F458A"/>
    <w:multiLevelType w:val="hybridMultilevel"/>
    <w:tmpl w:val="FD043996"/>
    <w:lvl w:ilvl="0" w:tplc="0410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16474E71"/>
    <w:multiLevelType w:val="hybridMultilevel"/>
    <w:tmpl w:val="7048EB6E"/>
    <w:lvl w:ilvl="0" w:tplc="0410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17E60E94"/>
    <w:multiLevelType w:val="hybridMultilevel"/>
    <w:tmpl w:val="D46CEFA2"/>
    <w:lvl w:ilvl="0" w:tplc="0410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">
    <w:nsid w:val="1F693F04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F8F656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213C2C95"/>
    <w:multiLevelType w:val="hybridMultilevel"/>
    <w:tmpl w:val="1FF0A34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F01119"/>
    <w:multiLevelType w:val="hybridMultilevel"/>
    <w:tmpl w:val="4C5A6998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64346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C554E7A"/>
    <w:multiLevelType w:val="hybridMultilevel"/>
    <w:tmpl w:val="E8C2FD46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690F62"/>
    <w:multiLevelType w:val="hybridMultilevel"/>
    <w:tmpl w:val="D08630CC"/>
    <w:lvl w:ilvl="0" w:tplc="04100005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>
    <w:nsid w:val="405968E3"/>
    <w:multiLevelType w:val="hybridMultilevel"/>
    <w:tmpl w:val="4EB011F2"/>
    <w:lvl w:ilvl="0" w:tplc="D2DE15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0488FC">
      <w:start w:val="1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9E4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F0F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C0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B2A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B28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4EE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108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1BD2C92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21305DC"/>
    <w:multiLevelType w:val="hybridMultilevel"/>
    <w:tmpl w:val="D172A66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6369B6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517C3EAB"/>
    <w:multiLevelType w:val="hybridMultilevel"/>
    <w:tmpl w:val="0C14DD4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B5A6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64444330"/>
    <w:multiLevelType w:val="hybridMultilevel"/>
    <w:tmpl w:val="4E5A41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6B538F"/>
    <w:multiLevelType w:val="hybridMultilevel"/>
    <w:tmpl w:val="7C8A2E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6B013EA"/>
    <w:multiLevelType w:val="hybridMultilevel"/>
    <w:tmpl w:val="45008E3E"/>
    <w:lvl w:ilvl="0" w:tplc="4EC43792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4"/>
  </w:num>
  <w:num w:numId="5">
    <w:abstractNumId w:val="3"/>
  </w:num>
  <w:num w:numId="6">
    <w:abstractNumId w:val="13"/>
  </w:num>
  <w:num w:numId="7">
    <w:abstractNumId w:val="16"/>
  </w:num>
  <w:num w:numId="8">
    <w:abstractNumId w:val="10"/>
  </w:num>
  <w:num w:numId="9">
    <w:abstractNumId w:val="2"/>
  </w:num>
  <w:num w:numId="10">
    <w:abstractNumId w:val="18"/>
  </w:num>
  <w:num w:numId="11">
    <w:abstractNumId w:val="0"/>
  </w:num>
  <w:num w:numId="12">
    <w:abstractNumId w:val="6"/>
  </w:num>
  <w:num w:numId="13">
    <w:abstractNumId w:val="12"/>
  </w:num>
  <w:num w:numId="14">
    <w:abstractNumId w:val="1"/>
  </w:num>
  <w:num w:numId="15">
    <w:abstractNumId w:val="14"/>
  </w:num>
  <w:num w:numId="16">
    <w:abstractNumId w:val="17"/>
  </w:num>
  <w:num w:numId="17">
    <w:abstractNumId w:val="5"/>
  </w:num>
  <w:num w:numId="18">
    <w:abstractNumId w:val="8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ocumentProtection w:edit="readOnly" w:enforcement="1" w:cryptProviderType="rsaFull" w:cryptAlgorithmClass="hash" w:cryptAlgorithmType="typeAny" w:cryptAlgorithmSid="4" w:cryptSpinCount="50000" w:hash="7C3qMNX0/PgKZKutxNbXhePyMtA=" w:salt="t3BBHmzRRg0GcFMYA7UKIw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083"/>
    <w:rsid w:val="00011EB4"/>
    <w:rsid w:val="00035610"/>
    <w:rsid w:val="00041C71"/>
    <w:rsid w:val="00047ED3"/>
    <w:rsid w:val="0006290E"/>
    <w:rsid w:val="000667C5"/>
    <w:rsid w:val="00073E4B"/>
    <w:rsid w:val="00081453"/>
    <w:rsid w:val="000A5770"/>
    <w:rsid w:val="000A6633"/>
    <w:rsid w:val="000B06D1"/>
    <w:rsid w:val="000C2ACD"/>
    <w:rsid w:val="000C39BE"/>
    <w:rsid w:val="000D3AA7"/>
    <w:rsid w:val="000E1664"/>
    <w:rsid w:val="000E193E"/>
    <w:rsid w:val="000F00C2"/>
    <w:rsid w:val="000F2D10"/>
    <w:rsid w:val="001174F3"/>
    <w:rsid w:val="001177F4"/>
    <w:rsid w:val="00117F6C"/>
    <w:rsid w:val="0012073E"/>
    <w:rsid w:val="00122BA2"/>
    <w:rsid w:val="00126372"/>
    <w:rsid w:val="0012782D"/>
    <w:rsid w:val="00131082"/>
    <w:rsid w:val="00132A0E"/>
    <w:rsid w:val="00140DF2"/>
    <w:rsid w:val="00151162"/>
    <w:rsid w:val="00151500"/>
    <w:rsid w:val="00155D70"/>
    <w:rsid w:val="0016040B"/>
    <w:rsid w:val="001721D9"/>
    <w:rsid w:val="00172D70"/>
    <w:rsid w:val="001804C3"/>
    <w:rsid w:val="001A22B3"/>
    <w:rsid w:val="001B5CA3"/>
    <w:rsid w:val="001B7D0B"/>
    <w:rsid w:val="001C0210"/>
    <w:rsid w:val="001C3FB0"/>
    <w:rsid w:val="001C720A"/>
    <w:rsid w:val="001D2017"/>
    <w:rsid w:val="001E0CCD"/>
    <w:rsid w:val="001E379F"/>
    <w:rsid w:val="001E481B"/>
    <w:rsid w:val="001E5393"/>
    <w:rsid w:val="0020001D"/>
    <w:rsid w:val="0020266E"/>
    <w:rsid w:val="00210A07"/>
    <w:rsid w:val="002131AD"/>
    <w:rsid w:val="002213F7"/>
    <w:rsid w:val="002218C8"/>
    <w:rsid w:val="00224B0B"/>
    <w:rsid w:val="0023053B"/>
    <w:rsid w:val="00230842"/>
    <w:rsid w:val="00246DDB"/>
    <w:rsid w:val="002674D6"/>
    <w:rsid w:val="00272852"/>
    <w:rsid w:val="00275D5A"/>
    <w:rsid w:val="00285485"/>
    <w:rsid w:val="0028633D"/>
    <w:rsid w:val="00294A5D"/>
    <w:rsid w:val="00297299"/>
    <w:rsid w:val="002A2126"/>
    <w:rsid w:val="002A2E01"/>
    <w:rsid w:val="002A4411"/>
    <w:rsid w:val="002A6409"/>
    <w:rsid w:val="002B1DC4"/>
    <w:rsid w:val="002B5962"/>
    <w:rsid w:val="002B7B4B"/>
    <w:rsid w:val="002C0CC7"/>
    <w:rsid w:val="002C19E5"/>
    <w:rsid w:val="002C236E"/>
    <w:rsid w:val="002C436D"/>
    <w:rsid w:val="002C7632"/>
    <w:rsid w:val="002C7D9E"/>
    <w:rsid w:val="002E2DF6"/>
    <w:rsid w:val="002F4162"/>
    <w:rsid w:val="002F5D78"/>
    <w:rsid w:val="002F6443"/>
    <w:rsid w:val="00301BE2"/>
    <w:rsid w:val="003066D6"/>
    <w:rsid w:val="00324D12"/>
    <w:rsid w:val="003302EF"/>
    <w:rsid w:val="00334A18"/>
    <w:rsid w:val="00343826"/>
    <w:rsid w:val="003460B7"/>
    <w:rsid w:val="003532BE"/>
    <w:rsid w:val="003573E2"/>
    <w:rsid w:val="00365717"/>
    <w:rsid w:val="00372A46"/>
    <w:rsid w:val="00394050"/>
    <w:rsid w:val="00397E0F"/>
    <w:rsid w:val="003A40A7"/>
    <w:rsid w:val="003A5B24"/>
    <w:rsid w:val="003C1101"/>
    <w:rsid w:val="003C1382"/>
    <w:rsid w:val="003C3D5A"/>
    <w:rsid w:val="003C4D53"/>
    <w:rsid w:val="003D074A"/>
    <w:rsid w:val="003D38B4"/>
    <w:rsid w:val="003D6267"/>
    <w:rsid w:val="003E558E"/>
    <w:rsid w:val="003E6F19"/>
    <w:rsid w:val="003F1F78"/>
    <w:rsid w:val="00402CE6"/>
    <w:rsid w:val="0041203A"/>
    <w:rsid w:val="004222DD"/>
    <w:rsid w:val="004368EF"/>
    <w:rsid w:val="00436AED"/>
    <w:rsid w:val="004424C5"/>
    <w:rsid w:val="004513A6"/>
    <w:rsid w:val="00455330"/>
    <w:rsid w:val="00457CE1"/>
    <w:rsid w:val="004601A9"/>
    <w:rsid w:val="00460928"/>
    <w:rsid w:val="00461FB7"/>
    <w:rsid w:val="00471FA1"/>
    <w:rsid w:val="0047793E"/>
    <w:rsid w:val="00480212"/>
    <w:rsid w:val="004956C2"/>
    <w:rsid w:val="004A2C35"/>
    <w:rsid w:val="004A795F"/>
    <w:rsid w:val="004B65BD"/>
    <w:rsid w:val="004C61AC"/>
    <w:rsid w:val="004D1E7B"/>
    <w:rsid w:val="004D6162"/>
    <w:rsid w:val="004D718A"/>
    <w:rsid w:val="004E088F"/>
    <w:rsid w:val="004E2E1E"/>
    <w:rsid w:val="004E6DD1"/>
    <w:rsid w:val="005005F8"/>
    <w:rsid w:val="0050573A"/>
    <w:rsid w:val="005242FB"/>
    <w:rsid w:val="00526385"/>
    <w:rsid w:val="005313DE"/>
    <w:rsid w:val="00533132"/>
    <w:rsid w:val="00537083"/>
    <w:rsid w:val="00575F54"/>
    <w:rsid w:val="0058085E"/>
    <w:rsid w:val="00580C07"/>
    <w:rsid w:val="00583C76"/>
    <w:rsid w:val="00591D58"/>
    <w:rsid w:val="00594947"/>
    <w:rsid w:val="005A6F2D"/>
    <w:rsid w:val="005B1A9D"/>
    <w:rsid w:val="005C7CD9"/>
    <w:rsid w:val="005D339E"/>
    <w:rsid w:val="005F6D26"/>
    <w:rsid w:val="005F7B4E"/>
    <w:rsid w:val="00600B4F"/>
    <w:rsid w:val="00602426"/>
    <w:rsid w:val="0061140C"/>
    <w:rsid w:val="00624D14"/>
    <w:rsid w:val="00625186"/>
    <w:rsid w:val="00637C97"/>
    <w:rsid w:val="00647F31"/>
    <w:rsid w:val="00650FC6"/>
    <w:rsid w:val="00672D87"/>
    <w:rsid w:val="006822D8"/>
    <w:rsid w:val="00683581"/>
    <w:rsid w:val="00685BC2"/>
    <w:rsid w:val="0069639A"/>
    <w:rsid w:val="006A5AB1"/>
    <w:rsid w:val="006B52DD"/>
    <w:rsid w:val="006B6A5D"/>
    <w:rsid w:val="006C15BE"/>
    <w:rsid w:val="006C344F"/>
    <w:rsid w:val="006C4CE4"/>
    <w:rsid w:val="006F376A"/>
    <w:rsid w:val="007021AD"/>
    <w:rsid w:val="007028FE"/>
    <w:rsid w:val="00705669"/>
    <w:rsid w:val="00710C2D"/>
    <w:rsid w:val="0073390A"/>
    <w:rsid w:val="0073404A"/>
    <w:rsid w:val="00735B0B"/>
    <w:rsid w:val="00740910"/>
    <w:rsid w:val="00740A67"/>
    <w:rsid w:val="0074786D"/>
    <w:rsid w:val="007524A7"/>
    <w:rsid w:val="007636C4"/>
    <w:rsid w:val="00766725"/>
    <w:rsid w:val="00773462"/>
    <w:rsid w:val="00781018"/>
    <w:rsid w:val="00782330"/>
    <w:rsid w:val="007824D7"/>
    <w:rsid w:val="00786F29"/>
    <w:rsid w:val="007A04DC"/>
    <w:rsid w:val="007A0871"/>
    <w:rsid w:val="007A27E0"/>
    <w:rsid w:val="007A4D00"/>
    <w:rsid w:val="007B09A8"/>
    <w:rsid w:val="007C2042"/>
    <w:rsid w:val="007C62EE"/>
    <w:rsid w:val="007D4E9A"/>
    <w:rsid w:val="007D70FC"/>
    <w:rsid w:val="007E2DD7"/>
    <w:rsid w:val="007E5104"/>
    <w:rsid w:val="007F532F"/>
    <w:rsid w:val="008063FB"/>
    <w:rsid w:val="008100A5"/>
    <w:rsid w:val="00817491"/>
    <w:rsid w:val="00820C3D"/>
    <w:rsid w:val="00823105"/>
    <w:rsid w:val="008326A6"/>
    <w:rsid w:val="008330B0"/>
    <w:rsid w:val="00834E82"/>
    <w:rsid w:val="00834F92"/>
    <w:rsid w:val="00842987"/>
    <w:rsid w:val="0084564A"/>
    <w:rsid w:val="00845CB2"/>
    <w:rsid w:val="00854F8A"/>
    <w:rsid w:val="008612F7"/>
    <w:rsid w:val="00867E6B"/>
    <w:rsid w:val="008729D6"/>
    <w:rsid w:val="008848A7"/>
    <w:rsid w:val="008874E6"/>
    <w:rsid w:val="00895BC6"/>
    <w:rsid w:val="0089625F"/>
    <w:rsid w:val="008A0BD7"/>
    <w:rsid w:val="008B7B51"/>
    <w:rsid w:val="008C6768"/>
    <w:rsid w:val="008C7D8A"/>
    <w:rsid w:val="008D7A0C"/>
    <w:rsid w:val="008E1E1D"/>
    <w:rsid w:val="008E2CD8"/>
    <w:rsid w:val="008E3BD0"/>
    <w:rsid w:val="008F4794"/>
    <w:rsid w:val="008F7135"/>
    <w:rsid w:val="00900DC7"/>
    <w:rsid w:val="00903929"/>
    <w:rsid w:val="00903ABC"/>
    <w:rsid w:val="009116D7"/>
    <w:rsid w:val="0092720E"/>
    <w:rsid w:val="00927F31"/>
    <w:rsid w:val="00931C35"/>
    <w:rsid w:val="009333FD"/>
    <w:rsid w:val="0093435A"/>
    <w:rsid w:val="00946E2B"/>
    <w:rsid w:val="00950FAD"/>
    <w:rsid w:val="00955BD6"/>
    <w:rsid w:val="009563DA"/>
    <w:rsid w:val="00964A75"/>
    <w:rsid w:val="00967C70"/>
    <w:rsid w:val="00977B66"/>
    <w:rsid w:val="00991FD3"/>
    <w:rsid w:val="009A3927"/>
    <w:rsid w:val="009A402A"/>
    <w:rsid w:val="009A4103"/>
    <w:rsid w:val="009B5606"/>
    <w:rsid w:val="009C383E"/>
    <w:rsid w:val="009D29B9"/>
    <w:rsid w:val="009D7B1B"/>
    <w:rsid w:val="00A00F78"/>
    <w:rsid w:val="00A04827"/>
    <w:rsid w:val="00A06099"/>
    <w:rsid w:val="00A106E9"/>
    <w:rsid w:val="00A225F7"/>
    <w:rsid w:val="00A22951"/>
    <w:rsid w:val="00A30FC8"/>
    <w:rsid w:val="00A33734"/>
    <w:rsid w:val="00A34B48"/>
    <w:rsid w:val="00A36F5E"/>
    <w:rsid w:val="00A6192E"/>
    <w:rsid w:val="00A77F81"/>
    <w:rsid w:val="00A82621"/>
    <w:rsid w:val="00A94BD8"/>
    <w:rsid w:val="00AA40BD"/>
    <w:rsid w:val="00AB202B"/>
    <w:rsid w:val="00AB33E0"/>
    <w:rsid w:val="00AB348E"/>
    <w:rsid w:val="00AC4C02"/>
    <w:rsid w:val="00AC69F8"/>
    <w:rsid w:val="00AC782D"/>
    <w:rsid w:val="00AD366E"/>
    <w:rsid w:val="00AD6BC1"/>
    <w:rsid w:val="00AE0E49"/>
    <w:rsid w:val="00AF7729"/>
    <w:rsid w:val="00B13B1A"/>
    <w:rsid w:val="00B2328E"/>
    <w:rsid w:val="00B278C6"/>
    <w:rsid w:val="00B329E9"/>
    <w:rsid w:val="00B415E1"/>
    <w:rsid w:val="00B62A48"/>
    <w:rsid w:val="00BA25B2"/>
    <w:rsid w:val="00BB0549"/>
    <w:rsid w:val="00BB3923"/>
    <w:rsid w:val="00BC228E"/>
    <w:rsid w:val="00BC4D93"/>
    <w:rsid w:val="00BC67FE"/>
    <w:rsid w:val="00BD0BF4"/>
    <w:rsid w:val="00BD0E94"/>
    <w:rsid w:val="00BD3DA1"/>
    <w:rsid w:val="00BD44D7"/>
    <w:rsid w:val="00BE5EE5"/>
    <w:rsid w:val="00C06908"/>
    <w:rsid w:val="00C12DED"/>
    <w:rsid w:val="00C2682A"/>
    <w:rsid w:val="00C32089"/>
    <w:rsid w:val="00C34A81"/>
    <w:rsid w:val="00C34ACD"/>
    <w:rsid w:val="00C377A1"/>
    <w:rsid w:val="00C407D2"/>
    <w:rsid w:val="00C42170"/>
    <w:rsid w:val="00C5796F"/>
    <w:rsid w:val="00C57D1F"/>
    <w:rsid w:val="00C607D7"/>
    <w:rsid w:val="00C74426"/>
    <w:rsid w:val="00C75B0D"/>
    <w:rsid w:val="00C83A6B"/>
    <w:rsid w:val="00C86104"/>
    <w:rsid w:val="00C87912"/>
    <w:rsid w:val="00C92BF9"/>
    <w:rsid w:val="00C95667"/>
    <w:rsid w:val="00C9584E"/>
    <w:rsid w:val="00C95E14"/>
    <w:rsid w:val="00CA244F"/>
    <w:rsid w:val="00CB0152"/>
    <w:rsid w:val="00CB1CA5"/>
    <w:rsid w:val="00CB29F4"/>
    <w:rsid w:val="00CD14E1"/>
    <w:rsid w:val="00CD4436"/>
    <w:rsid w:val="00CD463D"/>
    <w:rsid w:val="00CE08E5"/>
    <w:rsid w:val="00CE736C"/>
    <w:rsid w:val="00D02DEB"/>
    <w:rsid w:val="00D115FB"/>
    <w:rsid w:val="00D123C0"/>
    <w:rsid w:val="00D13DEC"/>
    <w:rsid w:val="00D16CE4"/>
    <w:rsid w:val="00D21287"/>
    <w:rsid w:val="00D25250"/>
    <w:rsid w:val="00D30CDD"/>
    <w:rsid w:val="00D335D3"/>
    <w:rsid w:val="00D36C35"/>
    <w:rsid w:val="00D43A25"/>
    <w:rsid w:val="00D45432"/>
    <w:rsid w:val="00D468B5"/>
    <w:rsid w:val="00D64486"/>
    <w:rsid w:val="00D6618F"/>
    <w:rsid w:val="00D86BCF"/>
    <w:rsid w:val="00DA1169"/>
    <w:rsid w:val="00DA19B3"/>
    <w:rsid w:val="00DA468F"/>
    <w:rsid w:val="00DA5040"/>
    <w:rsid w:val="00DB0823"/>
    <w:rsid w:val="00DB15F6"/>
    <w:rsid w:val="00DB26E3"/>
    <w:rsid w:val="00DB3379"/>
    <w:rsid w:val="00DB49DB"/>
    <w:rsid w:val="00DD6000"/>
    <w:rsid w:val="00DD68FF"/>
    <w:rsid w:val="00DE23F0"/>
    <w:rsid w:val="00E2359A"/>
    <w:rsid w:val="00E3167E"/>
    <w:rsid w:val="00E33770"/>
    <w:rsid w:val="00E34BB3"/>
    <w:rsid w:val="00E379DD"/>
    <w:rsid w:val="00E44724"/>
    <w:rsid w:val="00E45DD5"/>
    <w:rsid w:val="00E46E9C"/>
    <w:rsid w:val="00E46EBE"/>
    <w:rsid w:val="00E70EBC"/>
    <w:rsid w:val="00E7186D"/>
    <w:rsid w:val="00E76B80"/>
    <w:rsid w:val="00E85B57"/>
    <w:rsid w:val="00E86141"/>
    <w:rsid w:val="00E910F6"/>
    <w:rsid w:val="00E96AE3"/>
    <w:rsid w:val="00EB74CF"/>
    <w:rsid w:val="00EC54E8"/>
    <w:rsid w:val="00ED4E53"/>
    <w:rsid w:val="00EF49FA"/>
    <w:rsid w:val="00EF5416"/>
    <w:rsid w:val="00EF6408"/>
    <w:rsid w:val="00F00EE0"/>
    <w:rsid w:val="00F04BEF"/>
    <w:rsid w:val="00F07D27"/>
    <w:rsid w:val="00F10134"/>
    <w:rsid w:val="00F13C1C"/>
    <w:rsid w:val="00F13D49"/>
    <w:rsid w:val="00F15E29"/>
    <w:rsid w:val="00F161E7"/>
    <w:rsid w:val="00F25CDF"/>
    <w:rsid w:val="00F2661D"/>
    <w:rsid w:val="00F335C8"/>
    <w:rsid w:val="00F4288A"/>
    <w:rsid w:val="00F45F87"/>
    <w:rsid w:val="00F57595"/>
    <w:rsid w:val="00F64A41"/>
    <w:rsid w:val="00F656D2"/>
    <w:rsid w:val="00F658C9"/>
    <w:rsid w:val="00F65CDE"/>
    <w:rsid w:val="00F6622A"/>
    <w:rsid w:val="00F669A5"/>
    <w:rsid w:val="00F90C98"/>
    <w:rsid w:val="00F925D7"/>
    <w:rsid w:val="00F96846"/>
    <w:rsid w:val="00FB1E9B"/>
    <w:rsid w:val="00FB36A0"/>
    <w:rsid w:val="00FB46AA"/>
    <w:rsid w:val="00FC0FEC"/>
    <w:rsid w:val="00FC43C8"/>
    <w:rsid w:val="00FC6F88"/>
    <w:rsid w:val="00FD440E"/>
    <w:rsid w:val="00FE2657"/>
    <w:rsid w:val="00FE2B60"/>
    <w:rsid w:val="00FF6140"/>
    <w:rsid w:val="00FF630C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BB3923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B3923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B3923"/>
    <w:pPr>
      <w:keepNext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B3923"/>
    <w:pPr>
      <w:keepNext/>
      <w:outlineLvl w:val="2"/>
    </w:pPr>
    <w:rPr>
      <w:b/>
      <w:sz w:val="24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B3923"/>
    <w:pPr>
      <w:keepNext/>
      <w:tabs>
        <w:tab w:val="left" w:pos="993"/>
        <w:tab w:val="left" w:pos="6804"/>
      </w:tabs>
      <w:spacing w:after="240"/>
      <w:ind w:left="284" w:right="142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3923"/>
    <w:pPr>
      <w:keepNext/>
      <w:tabs>
        <w:tab w:val="left" w:pos="993"/>
        <w:tab w:val="left" w:pos="6804"/>
      </w:tabs>
      <w:spacing w:after="120"/>
      <w:ind w:left="284" w:right="142"/>
      <w:outlineLvl w:val="4"/>
    </w:pPr>
    <w:rPr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B3923"/>
    <w:pPr>
      <w:keepNext/>
      <w:tabs>
        <w:tab w:val="left" w:pos="993"/>
        <w:tab w:val="left" w:pos="6804"/>
      </w:tabs>
      <w:spacing w:after="120"/>
      <w:ind w:left="284" w:right="142"/>
      <w:jc w:val="both"/>
      <w:outlineLvl w:val="5"/>
    </w:pPr>
    <w:rPr>
      <w:b/>
      <w:bCs/>
      <w:i/>
      <w:iCs/>
      <w:sz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B3923"/>
    <w:pPr>
      <w:keepNext/>
      <w:tabs>
        <w:tab w:val="left" w:pos="6804"/>
      </w:tabs>
      <w:ind w:left="284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B3923"/>
    <w:pPr>
      <w:keepNext/>
      <w:tabs>
        <w:tab w:val="left" w:pos="6804"/>
      </w:tabs>
      <w:ind w:left="284"/>
      <w:jc w:val="both"/>
      <w:outlineLvl w:val="7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B3923"/>
    <w:pPr>
      <w:keepNext/>
      <w:jc w:val="right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4E9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4E9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D4E9A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D4E9A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D4E9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D4E9A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D4E9A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D4E9A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D4E9A"/>
    <w:rPr>
      <w:rFonts w:ascii="Cambria" w:hAnsi="Cambria" w:cs="Times New Roman"/>
    </w:rPr>
  </w:style>
  <w:style w:type="paragraph" w:styleId="Header">
    <w:name w:val="header"/>
    <w:basedOn w:val="Normal"/>
    <w:link w:val="HeaderChar"/>
    <w:uiPriority w:val="99"/>
    <w:rsid w:val="00BB392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4E9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B392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4E9A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BB3923"/>
    <w:rPr>
      <w:rFonts w:cs="Times New Roman"/>
    </w:rPr>
  </w:style>
  <w:style w:type="paragraph" w:styleId="BlockText">
    <w:name w:val="Block Text"/>
    <w:basedOn w:val="Normal"/>
    <w:uiPriority w:val="99"/>
    <w:rsid w:val="00BB3923"/>
    <w:pPr>
      <w:tabs>
        <w:tab w:val="left" w:pos="993"/>
        <w:tab w:val="left" w:pos="6804"/>
      </w:tabs>
      <w:spacing w:after="120" w:line="360" w:lineRule="auto"/>
      <w:ind w:left="567" w:right="425"/>
      <w:jc w:val="both"/>
    </w:pPr>
    <w:rPr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F266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4E9A"/>
    <w:rPr>
      <w:rFonts w:cs="Times New Roman"/>
      <w:sz w:val="2"/>
    </w:rPr>
  </w:style>
  <w:style w:type="paragraph" w:customStyle="1" w:styleId="CarattereCarattereCarattereCarattere">
    <w:name w:val="Carattere Carattere Carattere Carattere"/>
    <w:basedOn w:val="Normal"/>
    <w:uiPriority w:val="99"/>
    <w:rsid w:val="00AD366E"/>
    <w:pPr>
      <w:spacing w:after="160" w:line="240" w:lineRule="exact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75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75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Ordine%20Di%20Servizio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Ordine Di Servizio1.dot</Template>
  <TotalTime>11</TotalTime>
  <Pages>1</Pages>
  <Words>269</Words>
  <Characters>1537</Characters>
  <Application>Microsoft Office Outlook</Application>
  <DocSecurity>8</DocSecurity>
  <Lines>0</Lines>
  <Paragraphs>0</Paragraphs>
  <ScaleCrop>false</ScaleCrop>
  <Company>Ente Poste Italiane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BOZZA</dc:title>
  <dc:subject/>
  <dc:creator>ARU</dc:creator>
  <cp:keywords/>
  <dc:description/>
  <cp:lastModifiedBy>Administrator</cp:lastModifiedBy>
  <cp:revision>7</cp:revision>
  <cp:lastPrinted>2011-10-26T09:15:00Z</cp:lastPrinted>
  <dcterms:created xsi:type="dcterms:W3CDTF">2011-10-24T15:51:00Z</dcterms:created>
  <dcterms:modified xsi:type="dcterms:W3CDTF">2011-10-26T09:18:00Z</dcterms:modified>
</cp:coreProperties>
</file>